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2EA99" w14:textId="77777777" w:rsidR="00FA5F5E" w:rsidRDefault="00FA5F5E" w:rsidP="00FA5F5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S2-2300066</w:t>
      </w:r>
    </w:p>
    <w:p w14:paraId="6B6298FD" w14:textId="77777777" w:rsidR="00FA5F5E" w:rsidRDefault="00FA5F5E" w:rsidP="00FA5F5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14E63999" w14:textId="3B8EABD3" w:rsidR="00FA5F5E" w:rsidRPr="00FA5F5E" w:rsidRDefault="00FA5F5E" w:rsidP="00FA5F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BE11DBE" w14:textId="47EAC722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</w:t>
      </w:r>
      <w:r w:rsidR="002B21DD">
        <w:rPr>
          <w:b/>
          <w:i/>
          <w:noProof/>
          <w:sz w:val="28"/>
        </w:rPr>
        <w:t>223904</w:t>
      </w:r>
    </w:p>
    <w:p w14:paraId="54141131" w14:textId="4818949C" w:rsidR="009B1A99" w:rsidRPr="00DA53A0" w:rsidRDefault="00437C5E" w:rsidP="00437C5E">
      <w:pPr>
        <w:pStyle w:val="Header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 w:rsidR="00B81EAE">
        <w:rPr>
          <w:noProof/>
          <w:sz w:val="24"/>
        </w:rPr>
        <w:t xml:space="preserve">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AEA4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FB37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B81EAE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35E5CE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6749FA0" w:rsidR="00BE6B3D" w:rsidRDefault="00574795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Pr="00D75E6D">
        <w:t xml:space="preserve"> </w:t>
      </w:r>
      <w:r w:rsidR="00D75E6D" w:rsidRPr="00D75E6D">
        <w:t xml:space="preserve">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23C8AB" w14:textId="77777777" w:rsidR="003A48D4" w:rsidRDefault="003A48D4" w:rsidP="003A48D4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3D6360B" w14:textId="77777777" w:rsidR="003A48D4" w:rsidRPr="00074D3C" w:rsidRDefault="003A48D4" w:rsidP="003A48D4">
      <w:r>
        <w:t>SA3#110</w:t>
      </w:r>
      <w:r>
        <w:tab/>
        <w:t>20 -24 February 2023</w:t>
      </w:r>
      <w:r>
        <w:tab/>
        <w:t>Athens, Greece</w:t>
      </w:r>
    </w:p>
    <w:p w14:paraId="054FEDCB" w14:textId="243764D3" w:rsidR="006052AD" w:rsidRPr="006211A7" w:rsidRDefault="006052AD" w:rsidP="003A48D4"/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A3C33" w14:textId="77777777" w:rsidR="0034380C" w:rsidRDefault="0034380C">
      <w:pPr>
        <w:spacing w:after="0"/>
      </w:pPr>
      <w:r>
        <w:separator/>
      </w:r>
    </w:p>
  </w:endnote>
  <w:endnote w:type="continuationSeparator" w:id="0">
    <w:p w14:paraId="2583ED1D" w14:textId="77777777" w:rsidR="0034380C" w:rsidRDefault="0034380C">
      <w:pPr>
        <w:spacing w:after="0"/>
      </w:pPr>
      <w:r>
        <w:continuationSeparator/>
      </w:r>
    </w:p>
  </w:endnote>
  <w:endnote w:type="continuationNotice" w:id="1">
    <w:p w14:paraId="2663AC74" w14:textId="77777777" w:rsidR="0034380C" w:rsidRDefault="003438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7CC49" w14:textId="77777777" w:rsidR="0034380C" w:rsidRDefault="0034380C">
      <w:pPr>
        <w:spacing w:after="0"/>
      </w:pPr>
      <w:r>
        <w:separator/>
      </w:r>
    </w:p>
  </w:footnote>
  <w:footnote w:type="continuationSeparator" w:id="0">
    <w:p w14:paraId="28B6188B" w14:textId="77777777" w:rsidR="0034380C" w:rsidRDefault="0034380C">
      <w:pPr>
        <w:spacing w:after="0"/>
      </w:pPr>
      <w:r>
        <w:continuationSeparator/>
      </w:r>
    </w:p>
  </w:footnote>
  <w:footnote w:type="continuationNotice" w:id="1">
    <w:p w14:paraId="4079B55A" w14:textId="77777777" w:rsidR="0034380C" w:rsidRDefault="003438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3539060">
    <w:abstractNumId w:val="6"/>
  </w:num>
  <w:num w:numId="2" w16cid:durableId="778528078">
    <w:abstractNumId w:val="5"/>
  </w:num>
  <w:num w:numId="3" w16cid:durableId="647442032">
    <w:abstractNumId w:val="4"/>
  </w:num>
  <w:num w:numId="4" w16cid:durableId="531499556">
    <w:abstractNumId w:val="3"/>
  </w:num>
  <w:num w:numId="5" w16cid:durableId="1892956220">
    <w:abstractNumId w:val="2"/>
  </w:num>
  <w:num w:numId="6" w16cid:durableId="1823277114">
    <w:abstractNumId w:val="1"/>
  </w:num>
  <w:num w:numId="7" w16cid:durableId="315497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6A0E"/>
    <w:rsid w:val="000D1A22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4791B"/>
    <w:rsid w:val="0026289B"/>
    <w:rsid w:val="0026448D"/>
    <w:rsid w:val="002869FE"/>
    <w:rsid w:val="00287866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4380C"/>
    <w:rsid w:val="00350F2C"/>
    <w:rsid w:val="00356B00"/>
    <w:rsid w:val="00363BE4"/>
    <w:rsid w:val="00381774"/>
    <w:rsid w:val="0038194A"/>
    <w:rsid w:val="00383545"/>
    <w:rsid w:val="003A48D4"/>
    <w:rsid w:val="003D4BAF"/>
    <w:rsid w:val="003E6346"/>
    <w:rsid w:val="003F5E20"/>
    <w:rsid w:val="003F770D"/>
    <w:rsid w:val="00427E5C"/>
    <w:rsid w:val="00431506"/>
    <w:rsid w:val="00433500"/>
    <w:rsid w:val="00433F71"/>
    <w:rsid w:val="00437C5E"/>
    <w:rsid w:val="00440D43"/>
    <w:rsid w:val="0044154A"/>
    <w:rsid w:val="00470DF6"/>
    <w:rsid w:val="004A1777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C5640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1186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21FC7"/>
    <w:rsid w:val="00B576B8"/>
    <w:rsid w:val="00B62D73"/>
    <w:rsid w:val="00B72650"/>
    <w:rsid w:val="00B81681"/>
    <w:rsid w:val="00B81EAE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1B15"/>
    <w:rsid w:val="00CE53FF"/>
    <w:rsid w:val="00CF6087"/>
    <w:rsid w:val="00D21F18"/>
    <w:rsid w:val="00D25DBC"/>
    <w:rsid w:val="00D41420"/>
    <w:rsid w:val="00D52472"/>
    <w:rsid w:val="00D621E6"/>
    <w:rsid w:val="00D75E6D"/>
    <w:rsid w:val="00DB58A9"/>
    <w:rsid w:val="00DD4E9D"/>
    <w:rsid w:val="00E05179"/>
    <w:rsid w:val="00E2241D"/>
    <w:rsid w:val="00E55A46"/>
    <w:rsid w:val="00E614A8"/>
    <w:rsid w:val="00E80610"/>
    <w:rsid w:val="00EB0ACA"/>
    <w:rsid w:val="00EB4D1F"/>
    <w:rsid w:val="00EF5827"/>
    <w:rsid w:val="00F25496"/>
    <w:rsid w:val="00F260AF"/>
    <w:rsid w:val="00F262DD"/>
    <w:rsid w:val="00F663B2"/>
    <w:rsid w:val="00F667CF"/>
    <w:rsid w:val="00F72FA1"/>
    <w:rsid w:val="00F803BE"/>
    <w:rsid w:val="00F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2002-04-22T21:10:00Z</cp:lastPrinted>
  <dcterms:created xsi:type="dcterms:W3CDTF">2022-12-19T09:35:00Z</dcterms:created>
  <dcterms:modified xsi:type="dcterms:W3CDTF">2022-12-19T09:35:00Z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1668668048</vt:lpwstr>
  </property>
</Properties>
</file>